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C4522">
        <w:rPr>
          <w:rFonts w:ascii="Arial" w:hAnsi="Arial" w:cs="Arial"/>
          <w:b/>
          <w:caps/>
          <w:sz w:val="28"/>
          <w:szCs w:val="28"/>
        </w:rPr>
        <w:t>2227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C4522" w:rsidP="008C4522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C4522">
              <w:rPr>
                <w:rFonts w:ascii="Arial" w:hAnsi="Arial" w:cs="Arial"/>
                <w:sz w:val="20"/>
                <w:szCs w:val="20"/>
              </w:rPr>
              <w:t>Solicita providências junto às Secretarias de Infraestrutura e de Meio Ambiente para solucionar demandas do Jardim Terras da Conceição.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cabíveis </w:t>
      </w:r>
      <w:r w:rsidR="008C4522" w:rsidRPr="008C4522">
        <w:rPr>
          <w:rFonts w:ascii="Arial" w:hAnsi="Arial" w:cs="Arial"/>
        </w:rPr>
        <w:t>junto às Secretarias de Infraestrutura e de Meio Ambiente para solucionar demandas do Jardim Terras da Conceição.</w:t>
      </w:r>
    </w:p>
    <w:p w:rsidR="008C4522" w:rsidRDefault="008C4522" w:rsidP="008C4522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u w:val="single"/>
        </w:rPr>
        <w:t>DEMANDAS TERRAS DA CONCEIÇÃO</w:t>
      </w:r>
    </w:p>
    <w:p w:rsidR="008C4522" w:rsidRDefault="008C4522" w:rsidP="008C4522">
      <w:pPr>
        <w:pStyle w:val="NormalWeb"/>
        <w:spacing w:before="0" w:beforeAutospacing="0" w:after="120" w:afterAutospacing="0" w:line="276" w:lineRule="auto"/>
        <w:ind w:right="284"/>
        <w:jc w:val="both"/>
        <w:rPr>
          <w:rFonts w:ascii="Arial" w:hAnsi="Arial" w:cs="Arial"/>
          <w:sz w:val="22"/>
          <w:szCs w:val="22"/>
        </w:rPr>
      </w:pP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ASSUNTO: À</w:t>
      </w:r>
      <w:r>
        <w:rPr>
          <w:rFonts w:ascii="Arial" w:hAnsi="Arial" w:cs="Arial"/>
          <w:b/>
        </w:rPr>
        <w:t xml:space="preserve"> Secretarias referenciais descritas, para serviços de limpeza, capina e manutenção nos próprios públicos localizados no </w:t>
      </w:r>
      <w:r>
        <w:rPr>
          <w:rFonts w:ascii="Arial" w:hAnsi="Arial" w:cs="Arial"/>
          <w:b/>
        </w:rPr>
        <w:t xml:space="preserve">Bairro </w:t>
      </w:r>
      <w:r>
        <w:rPr>
          <w:rFonts w:ascii="Arial" w:hAnsi="Arial" w:cs="Arial"/>
          <w:b/>
        </w:rPr>
        <w:t>Terras da Conceição, nes</w:t>
      </w:r>
      <w:r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a Urbe:</w:t>
      </w: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INFRESTRUTURA:</w:t>
      </w: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Programação tapa buraco,</w:t>
      </w:r>
      <w:r>
        <w:rPr>
          <w:rFonts w:ascii="Arial" w:hAnsi="Arial" w:cs="Arial"/>
        </w:rPr>
        <w:t xml:space="preserve"> conservação e reforma de obstáculos na extensão das vias do citado bairro. </w:t>
      </w: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MEIO AMBIENTE:</w:t>
      </w:r>
    </w:p>
    <w:p w:rsidR="008C4522" w:rsidRDefault="008C4522" w:rsidP="008C45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Providências de manutenção e plantio nos espaços públicos existentes no citado bairro. </w:t>
      </w:r>
    </w:p>
    <w:p w:rsidR="008C4522" w:rsidRDefault="008C4522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1840AD" w:rsidRDefault="008C4522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Sem mais para o momento, agradecemos</w:t>
      </w:r>
      <w:r w:rsidR="003E188F" w:rsidRPr="001840AD">
        <w:rPr>
          <w:rFonts w:ascii="Arial" w:hAnsi="Arial" w:cs="Arial"/>
        </w:rPr>
        <w:t>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8C4522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C4522" w:rsidRPr="00D36BA4" w:rsidRDefault="008C4522" w:rsidP="0018111B">
      <w:pPr>
        <w:jc w:val="center"/>
        <w:rPr>
          <w:rFonts w:ascii="Arial" w:hAnsi="Arial" w:cs="Arial"/>
          <w:b/>
        </w:rPr>
      </w:pPr>
      <w:r w:rsidRPr="00D36BA4">
        <w:rPr>
          <w:rFonts w:ascii="Arial" w:hAnsi="Arial" w:cs="Arial"/>
          <w:b/>
        </w:rPr>
        <w:t>LUCIMAR PONCIANO</w:t>
      </w:r>
    </w:p>
    <w:p w:rsidR="004571C5" w:rsidRPr="00A34F2C" w:rsidRDefault="008C4522" w:rsidP="008C4522">
      <w:pPr>
        <w:tabs>
          <w:tab w:val="left" w:pos="-600"/>
        </w:tabs>
        <w:jc w:val="center"/>
        <w:rPr>
          <w:rFonts w:ascii="Arial" w:hAnsi="Arial" w:cs="Arial"/>
        </w:rPr>
      </w:pPr>
      <w:r w:rsidRPr="00D36BA4">
        <w:rPr>
          <w:rFonts w:ascii="Arial" w:eastAsia="Calibri" w:hAnsi="Arial" w:cs="Arial"/>
        </w:rPr>
        <w:t>Vereadora - MDB</w:t>
      </w: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247" w:rsidRDefault="00024247">
      <w:r>
        <w:separator/>
      </w:r>
    </w:p>
  </w:endnote>
  <w:endnote w:type="continuationSeparator" w:id="0">
    <w:p w:rsidR="00024247" w:rsidRDefault="0002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247" w:rsidRDefault="00024247">
      <w:r>
        <w:separator/>
      </w:r>
    </w:p>
  </w:footnote>
  <w:footnote w:type="continuationSeparator" w:id="0">
    <w:p w:rsidR="00024247" w:rsidRDefault="00024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C4522">
      <w:rPr>
        <w:rFonts w:ascii="Arial" w:hAnsi="Arial" w:cs="Arial"/>
        <w:b/>
        <w:sz w:val="20"/>
        <w:szCs w:val="20"/>
        <w:u w:val="single"/>
      </w:rPr>
      <w:t>2227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8C4522">
      <w:rPr>
        <w:rFonts w:ascii="Arial" w:hAnsi="Arial" w:cs="Arial"/>
        <w:b/>
        <w:sz w:val="20"/>
        <w:szCs w:val="20"/>
        <w:u w:val="single"/>
      </w:rPr>
      <w:t>a Lucimar Ponciano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C45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C45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247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4522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4FB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C45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AF677-2194-4243-B837-C7B6250B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2020-11-30T18:08:00Z</dcterms:created>
  <dcterms:modified xsi:type="dcterms:W3CDTF">2020-11-30T18:13:00Z</dcterms:modified>
</cp:coreProperties>
</file>